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625A4" w14:textId="4367D807" w:rsidR="006B2F86" w:rsidRDefault="00995656" w:rsidP="00E71FC3">
      <w:pPr>
        <w:pStyle w:val="NoSpacing"/>
      </w:pPr>
      <w:r>
        <w:rPr>
          <w:u w:val="single"/>
        </w:rPr>
        <w:t>Roger COBBE</w:t>
      </w:r>
      <w:r>
        <w:t xml:space="preserve">   </w:t>
      </w:r>
      <w:proofErr w:type="gramStart"/>
      <w:r>
        <w:t xml:space="preserve">   (</w:t>
      </w:r>
      <w:proofErr w:type="gramEnd"/>
      <w:r>
        <w:t>fl.1396-1405)</w:t>
      </w:r>
    </w:p>
    <w:p w14:paraId="01D76461" w14:textId="7445F41D" w:rsidR="00995656" w:rsidRDefault="00995656" w:rsidP="00E71FC3">
      <w:pPr>
        <w:pStyle w:val="NoSpacing"/>
      </w:pPr>
      <w:r>
        <w:t xml:space="preserve">Rector of </w:t>
      </w:r>
      <w:proofErr w:type="spellStart"/>
      <w:proofErr w:type="gramStart"/>
      <w:r>
        <w:t>St.Mary</w:t>
      </w:r>
      <w:proofErr w:type="spellEnd"/>
      <w:proofErr w:type="gramEnd"/>
      <w:r>
        <w:t xml:space="preserve"> Magdalen, Sandringham, Norfolk.</w:t>
      </w:r>
    </w:p>
    <w:p w14:paraId="3AB2E117" w14:textId="7B720033" w:rsidR="00995656" w:rsidRDefault="00995656" w:rsidP="00E71FC3">
      <w:pPr>
        <w:pStyle w:val="NoSpacing"/>
      </w:pPr>
    </w:p>
    <w:p w14:paraId="5F7EA45A" w14:textId="18740C68" w:rsidR="00995656" w:rsidRDefault="00995656" w:rsidP="00E71FC3">
      <w:pPr>
        <w:pStyle w:val="NoSpacing"/>
      </w:pPr>
    </w:p>
    <w:p w14:paraId="370CA0FD" w14:textId="457B3DA1" w:rsidR="00995656" w:rsidRDefault="00995656" w:rsidP="00E71FC3">
      <w:pPr>
        <w:pStyle w:val="NoSpacing"/>
      </w:pPr>
      <w:r>
        <w:t xml:space="preserve">   1396-1405</w:t>
      </w:r>
      <w:r>
        <w:tab/>
        <w:t>He was Rector.</w:t>
      </w:r>
    </w:p>
    <w:p w14:paraId="23F83264" w14:textId="178C8704" w:rsidR="00995656" w:rsidRDefault="00995656" w:rsidP="00995656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Sandringham',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67-72.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http://www.british-history.ac.uk/topographical-hist-norfolk/vol9/pp67-72 [accessed 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)</w:t>
      </w:r>
      <w:proofErr w:type="gramEnd"/>
    </w:p>
    <w:p w14:paraId="05245CBA" w14:textId="5F060EDB" w:rsidR="00995656" w:rsidRDefault="00995656" w:rsidP="00995656">
      <w:pPr>
        <w:pStyle w:val="NoSpacing"/>
        <w:rPr>
          <w:color w:val="333333"/>
          <w:shd w:val="clear" w:color="auto" w:fill="FFFFFF"/>
        </w:rPr>
      </w:pPr>
    </w:p>
    <w:p w14:paraId="0674C5BF" w14:textId="48D2F03A" w:rsidR="00995656" w:rsidRDefault="00995656" w:rsidP="00995656">
      <w:pPr>
        <w:pStyle w:val="NoSpacing"/>
        <w:rPr>
          <w:color w:val="333333"/>
          <w:shd w:val="clear" w:color="auto" w:fill="FFFFFF"/>
        </w:rPr>
      </w:pPr>
    </w:p>
    <w:p w14:paraId="5F56B19E" w14:textId="528C85CB" w:rsidR="00995656" w:rsidRPr="00995656" w:rsidRDefault="00995656" w:rsidP="00995656">
      <w:pPr>
        <w:pStyle w:val="NoSpacing"/>
      </w:pPr>
      <w:r>
        <w:rPr>
          <w:color w:val="333333"/>
          <w:shd w:val="clear" w:color="auto" w:fill="FFFFFF"/>
        </w:rPr>
        <w:t>1 May 2019</w:t>
      </w:r>
      <w:bookmarkStart w:id="0" w:name="_GoBack"/>
      <w:bookmarkEnd w:id="0"/>
    </w:p>
    <w:sectPr w:rsidR="00995656" w:rsidRPr="009956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7A875" w14:textId="77777777" w:rsidR="00995656" w:rsidRDefault="00995656" w:rsidP="00E71FC3">
      <w:pPr>
        <w:spacing w:after="0" w:line="240" w:lineRule="auto"/>
      </w:pPr>
      <w:r>
        <w:separator/>
      </w:r>
    </w:p>
  </w:endnote>
  <w:endnote w:type="continuationSeparator" w:id="0">
    <w:p w14:paraId="1091FABD" w14:textId="77777777" w:rsidR="00995656" w:rsidRDefault="009956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98F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6806B" w14:textId="77777777" w:rsidR="00995656" w:rsidRDefault="00995656" w:rsidP="00E71FC3">
      <w:pPr>
        <w:spacing w:after="0" w:line="240" w:lineRule="auto"/>
      </w:pPr>
      <w:r>
        <w:separator/>
      </w:r>
    </w:p>
  </w:footnote>
  <w:footnote w:type="continuationSeparator" w:id="0">
    <w:p w14:paraId="34F4A543" w14:textId="77777777" w:rsidR="00995656" w:rsidRDefault="009956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656"/>
    <w:rsid w:val="001A7C09"/>
    <w:rsid w:val="00577BD5"/>
    <w:rsid w:val="00656CBA"/>
    <w:rsid w:val="006A1F77"/>
    <w:rsid w:val="00733BE7"/>
    <w:rsid w:val="0099565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24D76"/>
  <w15:chartTrackingRefBased/>
  <w15:docId w15:val="{9107098D-6023-4AAF-B0EB-1E1186A3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9956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2019-05-01T19:33:00Z</dcterms:created>
  <dcterms:modified xsi:type="dcterms:W3CDTF">2019-05-01T19:36:00Z</dcterms:modified>
</cp:coreProperties>
</file>